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182A7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KYRKEBY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fl.1475)</w:t>
      </w:r>
    </w:p>
    <w:p w14:paraId="3B0E4E49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</w:p>
    <w:p w14:paraId="2EDE1C9D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</w:p>
    <w:p w14:paraId="19FC8190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1475</w:t>
      </w:r>
      <w:r>
        <w:rPr>
          <w:rFonts w:cs="Times New Roman"/>
          <w:szCs w:val="24"/>
          <w:lang w:val="en-GB"/>
        </w:rPr>
        <w:tab/>
        <w:t>He made a plaint of trespass and taking against William Saxby(q.v.) and</w:t>
      </w:r>
    </w:p>
    <w:p w14:paraId="07033294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Christopher Lugge(q.v.), both of Canterbury, brasiers.</w:t>
      </w:r>
    </w:p>
    <w:p w14:paraId="20B81343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0C7AD5B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</w:p>
    <w:p w14:paraId="175268DB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</w:p>
    <w:p w14:paraId="4F8D6982" w14:textId="77777777" w:rsidR="008F4928" w:rsidRDefault="008F4928" w:rsidP="008F4928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19 January 2024</w:t>
      </w:r>
    </w:p>
    <w:p w14:paraId="7A0698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C19C" w14:textId="77777777" w:rsidR="008F4928" w:rsidRDefault="008F4928" w:rsidP="009139A6">
      <w:r>
        <w:separator/>
      </w:r>
    </w:p>
  </w:endnote>
  <w:endnote w:type="continuationSeparator" w:id="0">
    <w:p w14:paraId="13155CF4" w14:textId="77777777" w:rsidR="008F4928" w:rsidRDefault="008F49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EEE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80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AC3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093B0" w14:textId="77777777" w:rsidR="008F4928" w:rsidRDefault="008F4928" w:rsidP="009139A6">
      <w:r>
        <w:separator/>
      </w:r>
    </w:p>
  </w:footnote>
  <w:footnote w:type="continuationSeparator" w:id="0">
    <w:p w14:paraId="705767B6" w14:textId="77777777" w:rsidR="008F4928" w:rsidRDefault="008F49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2F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FD4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FEA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28"/>
    <w:rsid w:val="000666E0"/>
    <w:rsid w:val="002510B7"/>
    <w:rsid w:val="005C130B"/>
    <w:rsid w:val="00826F5C"/>
    <w:rsid w:val="008F4928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C2DD4"/>
  <w15:chartTrackingRefBased/>
  <w15:docId w15:val="{B4BF840B-9B25-4A11-8C35-DC49C1B98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4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2024-01-30T13:16:00Z</dcterms:created>
  <dcterms:modified xsi:type="dcterms:W3CDTF">2024-01-30T13:16:00Z</dcterms:modified>
</cp:coreProperties>
</file>